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695" w:rsidRDefault="00073695" w:rsidP="000736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KELLYNGHAM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073695" w:rsidRDefault="00073695" w:rsidP="000736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Honing, Norfolk. Yeoman.</w:t>
      </w:r>
    </w:p>
    <w:p w:rsidR="00073695" w:rsidRDefault="00073695" w:rsidP="00073695">
      <w:pPr>
        <w:rPr>
          <w:rFonts w:ascii="Times New Roman" w:hAnsi="Times New Roman" w:cs="Times New Roman"/>
        </w:rPr>
      </w:pPr>
    </w:p>
    <w:p w:rsidR="00073695" w:rsidRDefault="00073695" w:rsidP="00073695">
      <w:pPr>
        <w:rPr>
          <w:rFonts w:ascii="Times New Roman" w:hAnsi="Times New Roman" w:cs="Times New Roman"/>
        </w:rPr>
      </w:pPr>
    </w:p>
    <w:p w:rsidR="00073695" w:rsidRDefault="00073695" w:rsidP="000736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Avelyn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073695" w:rsidRDefault="00073695" w:rsidP="000736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073695" w:rsidRDefault="00073695" w:rsidP="00073695">
      <w:pPr>
        <w:rPr>
          <w:rFonts w:ascii="Times New Roman" w:hAnsi="Times New Roman" w:cs="Times New Roman"/>
        </w:rPr>
      </w:pPr>
    </w:p>
    <w:p w:rsidR="00073695" w:rsidRDefault="00073695" w:rsidP="000736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January 2017</w:t>
      </w:r>
    </w:p>
    <w:p w:rsidR="006B2F86" w:rsidRPr="00E71FC3" w:rsidRDefault="000736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695" w:rsidRDefault="00073695" w:rsidP="00E71FC3">
      <w:r>
        <w:separator/>
      </w:r>
    </w:p>
  </w:endnote>
  <w:endnote w:type="continuationSeparator" w:id="0">
    <w:p w:rsidR="00073695" w:rsidRDefault="000736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695" w:rsidRDefault="00073695" w:rsidP="00E71FC3">
      <w:r>
        <w:separator/>
      </w:r>
    </w:p>
  </w:footnote>
  <w:footnote w:type="continuationSeparator" w:id="0">
    <w:p w:rsidR="00073695" w:rsidRDefault="000736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695"/>
    <w:rsid w:val="00073695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628433-4031-41E3-B3C3-30DDF57B3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736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2017-01-17T19:47:00Z</dcterms:created>
  <dcterms:modified xsi:type="dcterms:W3CDTF">2017-01-17T19:48:00Z</dcterms:modified>
</cp:coreProperties>
</file>